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2B9" w:rsidRDefault="000E62B9" w:rsidP="000E62B9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rPr>
          <w:u w:val="single"/>
        </w:rPr>
        <w:t>Richard JOHNSON</w:t>
      </w:r>
      <w:r>
        <w:t xml:space="preserve">      (fl.1491)</w:t>
      </w:r>
    </w:p>
    <w:p w:rsidR="000E62B9" w:rsidRDefault="000E62B9" w:rsidP="000E62B9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0E62B9" w:rsidRDefault="000E62B9" w:rsidP="000E62B9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0E62B9" w:rsidRDefault="000E62B9" w:rsidP="000E62B9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>12 Jul.</w:t>
      </w:r>
      <w:r>
        <w:tab/>
        <w:t>1491</w:t>
      </w:r>
      <w:r>
        <w:tab/>
        <w:t xml:space="preserve">He made his Will.  </w:t>
      </w:r>
    </w:p>
    <w:p w:rsidR="000E62B9" w:rsidRDefault="000E62B9" w:rsidP="000E62B9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tab/>
      </w:r>
      <w:r>
        <w:tab/>
        <w:t>(</w:t>
      </w:r>
      <w:hyperlink r:id="rId7" w:history="1">
        <w:r w:rsidRPr="00325971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</w:t>
      </w:r>
      <w:proofErr w:type="spellStart"/>
      <w:r>
        <w:rPr>
          <w:rStyle w:val="Hyperlink"/>
          <w:u w:val="none"/>
        </w:rPr>
        <w:t>ref.PROB</w:t>
      </w:r>
      <w:proofErr w:type="spellEnd"/>
      <w:r>
        <w:rPr>
          <w:rStyle w:val="Hyperlink"/>
          <w:u w:val="none"/>
        </w:rPr>
        <w:t xml:space="preserve"> 11/8/628)</w:t>
      </w:r>
    </w:p>
    <w:p w:rsidR="000E62B9" w:rsidRDefault="000E62B9" w:rsidP="000E62B9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0E62B9" w:rsidRDefault="000E62B9" w:rsidP="000E62B9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E47068" w:rsidRPr="00C009D8" w:rsidRDefault="000E62B9" w:rsidP="000E62B9">
      <w:pPr>
        <w:pStyle w:val="NoSpacing"/>
      </w:pPr>
      <w:r>
        <w:rPr>
          <w:rStyle w:val="Hyperlink"/>
          <w:u w:val="none"/>
        </w:rPr>
        <w:t>31 May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2B9" w:rsidRDefault="000E62B9" w:rsidP="00920DE3">
      <w:pPr>
        <w:spacing w:after="0" w:line="240" w:lineRule="auto"/>
      </w:pPr>
      <w:r>
        <w:separator/>
      </w:r>
    </w:p>
  </w:endnote>
  <w:endnote w:type="continuationSeparator" w:id="0">
    <w:p w:rsidR="000E62B9" w:rsidRDefault="000E62B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2B9" w:rsidRDefault="000E62B9" w:rsidP="00920DE3">
      <w:pPr>
        <w:spacing w:after="0" w:line="240" w:lineRule="auto"/>
      </w:pPr>
      <w:r>
        <w:separator/>
      </w:r>
    </w:p>
  </w:footnote>
  <w:footnote w:type="continuationSeparator" w:id="0">
    <w:p w:rsidR="000E62B9" w:rsidRDefault="000E62B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2B9"/>
    <w:rsid w:val="000E62B9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E62B9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E62B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2015-06-19T20:54:00Z</dcterms:created>
  <dcterms:modified xsi:type="dcterms:W3CDTF">2015-06-19T20:55:00Z</dcterms:modified>
</cp:coreProperties>
</file>